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90" w:rsidRPr="009B69C2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69C2">
        <w:rPr>
          <w:rFonts w:ascii="Times New Roman" w:hAnsi="Times New Roman" w:cs="Times New Roman"/>
          <w:b/>
          <w:bCs/>
          <w:sz w:val="28"/>
          <w:szCs w:val="28"/>
        </w:rPr>
        <w:t>Уважаемая Сююмбика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B69C2">
        <w:rPr>
          <w:rFonts w:ascii="Times New Roman" w:hAnsi="Times New Roman" w:cs="Times New Roman"/>
          <w:b/>
          <w:bCs/>
          <w:sz w:val="28"/>
          <w:szCs w:val="28"/>
        </w:rPr>
        <w:t>Разильевна!</w:t>
      </w:r>
    </w:p>
    <w:p w:rsidR="00394890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4890" w:rsidRPr="009B69C2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9C2">
        <w:rPr>
          <w:rFonts w:ascii="Times New Roman" w:hAnsi="Times New Roman" w:cs="Times New Roman"/>
          <w:sz w:val="28"/>
          <w:szCs w:val="28"/>
        </w:rPr>
        <w:t>От имени все</w:t>
      </w:r>
      <w:r>
        <w:rPr>
          <w:rFonts w:ascii="Times New Roman" w:hAnsi="Times New Roman" w:cs="Times New Roman"/>
          <w:sz w:val="28"/>
          <w:szCs w:val="28"/>
        </w:rPr>
        <w:t xml:space="preserve">го коллектива Лениногорской ЦБС </w:t>
      </w:r>
      <w:r w:rsidRPr="009B69C2">
        <w:rPr>
          <w:rFonts w:ascii="Times New Roman" w:hAnsi="Times New Roman" w:cs="Times New Roman"/>
          <w:sz w:val="28"/>
          <w:szCs w:val="28"/>
        </w:rPr>
        <w:t>поздравляю Вас со 150-летним юбилеем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9C2">
        <w:rPr>
          <w:rFonts w:ascii="Times New Roman" w:hAnsi="Times New Roman" w:cs="Times New Roman"/>
          <w:sz w:val="28"/>
          <w:szCs w:val="28"/>
        </w:rPr>
        <w:t>Национальной библиотеки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9C2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B69C2">
        <w:rPr>
          <w:rFonts w:ascii="Times New Roman" w:hAnsi="Times New Roman" w:cs="Times New Roman"/>
          <w:sz w:val="28"/>
          <w:szCs w:val="28"/>
        </w:rPr>
        <w:t xml:space="preserve"> Татарстан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!</w:t>
      </w:r>
    </w:p>
    <w:p w:rsidR="00394890" w:rsidRPr="009B69C2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9C2">
        <w:rPr>
          <w:rFonts w:ascii="Times New Roman" w:hAnsi="Times New Roman" w:cs="Times New Roman"/>
          <w:sz w:val="28"/>
          <w:szCs w:val="28"/>
        </w:rPr>
        <w:t xml:space="preserve">От всей души желаем процветания, увлекательной работы и только радостных встреч с читателями и книгой, чтобы в библиотеке всегда царила атмосфера, способная изменить окружающий мир к лучшему. Пусть профессионализм и любовь к профессии всего коллектива Национальной библиотеки будут способствовать дальнейшему развитию библиотечного дела в Республике Татарстан. </w:t>
      </w:r>
    </w:p>
    <w:p w:rsidR="00394890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4890" w:rsidRPr="009B69C2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9C2">
        <w:rPr>
          <w:rFonts w:ascii="Times New Roman" w:hAnsi="Times New Roman" w:cs="Times New Roman"/>
          <w:sz w:val="28"/>
          <w:szCs w:val="28"/>
        </w:rPr>
        <w:t xml:space="preserve">С уважением </w:t>
      </w:r>
    </w:p>
    <w:p w:rsidR="00394890" w:rsidRPr="009B69C2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9C2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9C2">
        <w:rPr>
          <w:rFonts w:ascii="Times New Roman" w:hAnsi="Times New Roman" w:cs="Times New Roman"/>
          <w:sz w:val="28"/>
          <w:szCs w:val="28"/>
        </w:rPr>
        <w:t xml:space="preserve">Лениногорской ЦБС </w:t>
      </w:r>
    </w:p>
    <w:p w:rsidR="00394890" w:rsidRPr="004E6A56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9C2">
        <w:rPr>
          <w:rFonts w:ascii="Times New Roman" w:hAnsi="Times New Roman" w:cs="Times New Roman"/>
          <w:sz w:val="28"/>
          <w:szCs w:val="28"/>
        </w:rPr>
        <w:t>Хайруллина Ландыш Хатифовна.</w:t>
      </w:r>
    </w:p>
    <w:p w:rsidR="00394890" w:rsidRPr="004E6A56" w:rsidRDefault="00394890" w:rsidP="009B6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94890" w:rsidRPr="004E6A56" w:rsidSect="00D46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81C"/>
    <w:rsid w:val="001E1E05"/>
    <w:rsid w:val="00262539"/>
    <w:rsid w:val="00361B4E"/>
    <w:rsid w:val="00394890"/>
    <w:rsid w:val="004E6A56"/>
    <w:rsid w:val="0058181C"/>
    <w:rsid w:val="006D1DF6"/>
    <w:rsid w:val="00891BD4"/>
    <w:rsid w:val="009B69C2"/>
    <w:rsid w:val="00AF3C5B"/>
    <w:rsid w:val="00D46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B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E6A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88</Words>
  <Characters>505</Characters>
  <Application>Microsoft Office Outlook</Application>
  <DocSecurity>0</DocSecurity>
  <Lines>0</Lines>
  <Paragraphs>0</Paragraphs>
  <ScaleCrop>false</ScaleCrop>
  <Company>LenCBS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2015-01-28T11:45:00Z</dcterms:created>
  <dcterms:modified xsi:type="dcterms:W3CDTF">2015-02-03T07:53:00Z</dcterms:modified>
</cp:coreProperties>
</file>